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83B8A" w:rsidRPr="00371BD0" w:rsidTr="00F004A2">
        <w:tc>
          <w:tcPr>
            <w:tcW w:w="3209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Ngày soạn: ……………</w:t>
            </w:r>
          </w:p>
        </w:tc>
        <w:tc>
          <w:tcPr>
            <w:tcW w:w="3209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Ngày dạy: ………………</w:t>
            </w:r>
          </w:p>
        </w:tc>
        <w:tc>
          <w:tcPr>
            <w:tcW w:w="3210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Lớp: ……….. Tiết: …….</w:t>
            </w:r>
          </w:p>
        </w:tc>
      </w:tr>
    </w:tbl>
    <w:p w:rsidR="00183B8A" w:rsidRPr="00371BD0" w:rsidRDefault="00183B8A" w:rsidP="00371BD0">
      <w:pPr>
        <w:jc w:val="both"/>
        <w:rPr>
          <w:sz w:val="24"/>
          <w:szCs w:val="24"/>
        </w:rPr>
      </w:pPr>
    </w:p>
    <w:p w:rsidR="00183B8A" w:rsidRPr="00371BD0" w:rsidRDefault="00183B8A" w:rsidP="00371BD0">
      <w:pPr>
        <w:jc w:val="center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 xml:space="preserve">Tiết </w:t>
      </w:r>
      <w:r w:rsidR="000929EE" w:rsidRPr="00371BD0">
        <w:rPr>
          <w:b/>
          <w:sz w:val="24"/>
          <w:szCs w:val="24"/>
        </w:rPr>
        <w:t>20</w:t>
      </w:r>
      <w:r w:rsidRPr="00371BD0">
        <w:rPr>
          <w:b/>
          <w:sz w:val="24"/>
          <w:szCs w:val="24"/>
        </w:rPr>
        <w:t xml:space="preserve">: </w:t>
      </w:r>
      <w:r w:rsidR="00920CB2" w:rsidRPr="00371BD0">
        <w:rPr>
          <w:b/>
          <w:sz w:val="24"/>
          <w:szCs w:val="24"/>
        </w:rPr>
        <w:t xml:space="preserve">SỰ XÁC ĐỊNH CỦA </w:t>
      </w:r>
      <w:r w:rsidR="00920CB2" w:rsidRPr="00371BD0">
        <w:rPr>
          <w:rFonts w:ascii="Palatino Linotype" w:hAnsi="Palatino Linotype"/>
          <w:b/>
          <w:sz w:val="24"/>
          <w:szCs w:val="24"/>
        </w:rPr>
        <w:t>ĐƯỜNG TRÒN</w:t>
      </w:r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>I. MỤC TIÊU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 xml:space="preserve">Qua bài này giúp học sinh: </w:t>
      </w:r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>1. Kiến thức:</w:t>
      </w:r>
    </w:p>
    <w:p w:rsidR="000929EE" w:rsidRPr="00371BD0" w:rsidRDefault="000929EE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>- Học sinh nắm được đị</w:t>
      </w:r>
      <w:r w:rsidR="0067064F" w:rsidRPr="00371BD0">
        <w:rPr>
          <w:sz w:val="24"/>
          <w:szCs w:val="24"/>
        </w:rPr>
        <w:t>nh nghĩa</w:t>
      </w:r>
      <w:r w:rsidRPr="00371BD0">
        <w:rPr>
          <w:sz w:val="24"/>
          <w:szCs w:val="24"/>
        </w:rPr>
        <w:t xml:space="preserve"> đường tròn, các cách xác định một đường tròn, đường tròn ngoại tiếp tam giác và tam giác nội tiếp đường tròn.</w:t>
      </w:r>
    </w:p>
    <w:p w:rsidR="000929EE" w:rsidRPr="00371BD0" w:rsidRDefault="000929EE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 xml:space="preserve">- Học sinh biết cách dựng đường tròn đi qua ba điểm không thẳng hàng. </w:t>
      </w:r>
      <w:proofErr w:type="gramStart"/>
      <w:r w:rsidRPr="00371BD0">
        <w:rPr>
          <w:sz w:val="24"/>
          <w:szCs w:val="24"/>
        </w:rPr>
        <w:t>Biết chứng minh một điểm nằm trên, nằm bên trong, nằm bên ngoài đường tròn.</w:t>
      </w:r>
      <w:proofErr w:type="gramEnd"/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>2. Kỹ năng:</w:t>
      </w:r>
    </w:p>
    <w:p w:rsidR="000929EE" w:rsidRPr="00371BD0" w:rsidRDefault="000929EE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 xml:space="preserve">- </w:t>
      </w:r>
      <w:r w:rsidRPr="00371BD0">
        <w:rPr>
          <w:sz w:val="24"/>
          <w:szCs w:val="24"/>
        </w:rPr>
        <w:t>Rèn luyện kỹ năng vẽ hình, kĩ năng trình bày lời giải.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b/>
          <w:sz w:val="24"/>
          <w:szCs w:val="24"/>
        </w:rPr>
        <w:t>3. Thái độ:</w:t>
      </w:r>
      <w:r w:rsidRPr="00371BD0">
        <w:rPr>
          <w:sz w:val="24"/>
          <w:szCs w:val="24"/>
        </w:rPr>
        <w:t xml:space="preserve"> </w:t>
      </w:r>
    </w:p>
    <w:p w:rsidR="000929EE" w:rsidRPr="00371BD0" w:rsidRDefault="000929EE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>- Cẩn thận, tự giác, tích cực trong quá trình học.</w:t>
      </w:r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>4. Định hướng năng lực, phẩm chất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b/>
          <w:i/>
          <w:sz w:val="24"/>
          <w:szCs w:val="24"/>
        </w:rPr>
        <w:t>- Năng lực:</w:t>
      </w:r>
      <w:r w:rsidRPr="00371BD0">
        <w:rPr>
          <w:sz w:val="24"/>
          <w:szCs w:val="24"/>
        </w:rPr>
        <w:t xml:space="preserve"> Năng lực tự học, năng lực giải quyết vấn đề, năng lực hợp tác, năng lực ngôn ngữ, năng lực tự học.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b/>
          <w:i/>
          <w:sz w:val="24"/>
          <w:szCs w:val="24"/>
        </w:rPr>
        <w:t>- Phẩm chất:</w:t>
      </w:r>
      <w:r w:rsidRPr="00371BD0">
        <w:rPr>
          <w:sz w:val="24"/>
          <w:szCs w:val="24"/>
        </w:rPr>
        <w:t xml:space="preserve"> Tự tin, tự chủ.</w:t>
      </w:r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 xml:space="preserve">II. CHUẨN BỊ 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>1. Giáo viên: Phấn màu, bảng phụ, thước thẳng, SGK, SBT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>2. Học sinh: Đồ dùng học tập, đọc trước bài.</w:t>
      </w:r>
    </w:p>
    <w:p w:rsidR="00183B8A" w:rsidRPr="00371BD0" w:rsidRDefault="00183B8A" w:rsidP="00371BD0">
      <w:pPr>
        <w:jc w:val="both"/>
        <w:rPr>
          <w:b/>
          <w:sz w:val="24"/>
          <w:szCs w:val="24"/>
        </w:rPr>
      </w:pPr>
      <w:r w:rsidRPr="00371BD0">
        <w:rPr>
          <w:b/>
          <w:sz w:val="24"/>
          <w:szCs w:val="24"/>
        </w:rPr>
        <w:t>III. TỔ CHỨC CÁC HOẠT ĐỘNG DẠY HỌC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>1. Ổn định lớp: Kiểm tra sĩ số. (</w:t>
      </w:r>
      <w:r w:rsidRPr="00371BD0">
        <w:rPr>
          <w:b/>
          <w:sz w:val="24"/>
          <w:szCs w:val="24"/>
        </w:rPr>
        <w:t>1 phút</w:t>
      </w:r>
      <w:r w:rsidRPr="00371BD0">
        <w:rPr>
          <w:sz w:val="24"/>
          <w:szCs w:val="24"/>
        </w:rPr>
        <w:t>)</w:t>
      </w:r>
    </w:p>
    <w:p w:rsidR="00183B8A" w:rsidRPr="00371BD0" w:rsidRDefault="00183B8A" w:rsidP="00371BD0">
      <w:pPr>
        <w:jc w:val="both"/>
        <w:rPr>
          <w:sz w:val="24"/>
          <w:szCs w:val="24"/>
        </w:rPr>
      </w:pPr>
      <w:r w:rsidRPr="00371BD0">
        <w:rPr>
          <w:sz w:val="24"/>
          <w:szCs w:val="24"/>
        </w:rPr>
        <w:t xml:space="preserve">2. Nội dung: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9"/>
        <w:gridCol w:w="3067"/>
        <w:gridCol w:w="3718"/>
      </w:tblGrid>
      <w:tr w:rsidR="00183B8A" w:rsidRPr="00371BD0" w:rsidTr="000929EE">
        <w:tc>
          <w:tcPr>
            <w:tcW w:w="3069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của GV</w:t>
            </w:r>
          </w:p>
        </w:tc>
        <w:tc>
          <w:tcPr>
            <w:tcW w:w="3067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của HS</w:t>
            </w:r>
          </w:p>
        </w:tc>
        <w:tc>
          <w:tcPr>
            <w:tcW w:w="3718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Nội dung</w:t>
            </w:r>
          </w:p>
        </w:tc>
      </w:tr>
      <w:tr w:rsidR="00183B8A" w:rsidRPr="00371BD0" w:rsidTr="000929EE">
        <w:tc>
          <w:tcPr>
            <w:tcW w:w="9854" w:type="dxa"/>
            <w:gridSpan w:val="3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A. Hoạt động khởi động (  </w:t>
            </w:r>
            <w:r w:rsidR="000929EE"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phút)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Nhớ lại các kiến thức cơ bản về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biết cách vẽ một đường tròn, vị trí của một điểm đối với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pháp: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trình, hoạt động các nhân, tự kiểm tra, đánh giá</w:t>
            </w:r>
          </w:p>
        </w:tc>
      </w:tr>
      <w:tr w:rsidR="00183B8A" w:rsidRPr="00371BD0" w:rsidTr="000929EE">
        <w:tc>
          <w:tcPr>
            <w:tcW w:w="3069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Yêu cầu học sinh vẽ đường tròn tâm O bán kính 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Giáo viên đưa ra kí hiệu về đường tròn, và cách gọi.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Nêu định nghĩa đường tròn.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Gv đua bảng phụ giới thiệu 3 vị trí của điểm M đối với 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đường tròn (O;R).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>? Em nào cho biết các hệ thức liên hệ giữa độ dài đọan Om và bán kính R của đường tròng O trong từng trường hợp của các hình vẽ trên bảng phụ?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 Năng lực giải quyết vấn đề )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Gv viên ghi lại các hệ thức dưới mỗi hình.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-Cho hs làm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7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Học sinh thực hiện…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tra lời…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Điểm M nằm ngoài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11.9pt" o:ole="">
                  <v:imagedata r:id="rId7" o:title=""/>
                </v:shape>
                <o:OLEObject Type="Embed" ProgID="Equation.DSMT4" ShapeID="_x0000_i1025" DrawAspect="Content" ObjectID="_1601143875" r:id="rId8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OM&gt;R.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Điểm M nằm trên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26" type="#_x0000_t75" style="width:15.05pt;height:11.9pt" o:ole="">
                  <v:imagedata r:id="rId7" o:title=""/>
                </v:shape>
                <o:OLEObject Type="Embed" ProgID="Equation.DSMT4" ShapeID="_x0000_i1026" DrawAspect="Content" ObjectID="_1601143876" r:id="rId9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OM=R.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Điểm M nằm trong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27" type="#_x0000_t75" style="width:15.05pt;height:11.9pt" o:ole="">
                  <v:imagedata r:id="rId7" o:title=""/>
                </v:shape>
                <o:OLEObject Type="Embed" ProgID="Equation.DSMT4" ShapeID="_x0000_i1027" DrawAspect="Content" ObjectID="_1601143877" r:id="rId10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OM&lt;R.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Hs làm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8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71BD0">
              <w:rPr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3632" behindDoc="1" locked="0" layoutInCell="1" allowOverlap="1" wp14:anchorId="25841852" wp14:editId="57A5BEEE">
                  <wp:simplePos x="0" y="0"/>
                  <wp:positionH relativeFrom="column">
                    <wp:posOffset>1089025</wp:posOffset>
                  </wp:positionH>
                  <wp:positionV relativeFrom="paragraph">
                    <wp:posOffset>167640</wp:posOffset>
                  </wp:positionV>
                  <wp:extent cx="988695" cy="98869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988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BD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1. Nhắc lại về đường tròn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1C" w:rsidRPr="00371BD0" w:rsidRDefault="00190F1C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1C" w:rsidRPr="00371BD0" w:rsidRDefault="00190F1C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Kí hiệu (O;R) hoặc (O) đọc là đường tròn tâm O bán kính R hoặc 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đường tròn tâm O.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92"/>
            </w:tblGrid>
            <w:tr w:rsidR="000929EE" w:rsidRPr="00371BD0" w:rsidTr="00C05828">
              <w:tc>
                <w:tcPr>
                  <w:tcW w:w="3798" w:type="dxa"/>
                  <w:shd w:val="clear" w:color="auto" w:fill="auto"/>
                </w:tcPr>
                <w:p w:rsidR="000929EE" w:rsidRPr="00371BD0" w:rsidRDefault="000929EE" w:rsidP="00371BD0">
                  <w:pPr>
                    <w:jc w:val="both"/>
                    <w:rPr>
                      <w:sz w:val="24"/>
                      <w:szCs w:val="24"/>
                    </w:rPr>
                  </w:pPr>
                  <w:r w:rsidRPr="00371BD0">
                    <w:rPr>
                      <w:b/>
                      <w:bCs/>
                      <w:sz w:val="24"/>
                      <w:szCs w:val="24"/>
                    </w:rPr>
                    <w:t>BẢNG PHỤ</w:t>
                  </w:r>
                </w:p>
              </w:tc>
            </w:tr>
            <w:tr w:rsidR="000929EE" w:rsidRPr="00371BD0" w:rsidTr="00C05828">
              <w:tc>
                <w:tcPr>
                  <w:tcW w:w="3798" w:type="dxa"/>
                  <w:shd w:val="clear" w:color="auto" w:fill="auto"/>
                </w:tcPr>
                <w:p w:rsidR="000929EE" w:rsidRPr="00371BD0" w:rsidRDefault="000929EE" w:rsidP="00371BD0">
                  <w:pPr>
                    <w:jc w:val="both"/>
                    <w:rPr>
                      <w:noProof/>
                      <w:sz w:val="24"/>
                      <w:szCs w:val="24"/>
                      <w:lang w:eastAsia="vi-VN"/>
                    </w:rPr>
                  </w:pPr>
                  <w:r w:rsidRPr="00371BD0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0C9A92B2" wp14:editId="20FA6F2A">
                        <wp:extent cx="1965960" cy="590508"/>
                        <wp:effectExtent l="0" t="0" r="0" b="63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70" cy="5951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29EE" w:rsidRPr="00371BD0" w:rsidRDefault="000929EE" w:rsidP="00371BD0">
                  <w:pPr>
                    <w:jc w:val="both"/>
                    <w:rPr>
                      <w:sz w:val="24"/>
                      <w:szCs w:val="24"/>
                    </w:rPr>
                  </w:pPr>
                  <w:r w:rsidRPr="00371BD0">
                    <w:rPr>
                      <w:noProof/>
                      <w:sz w:val="24"/>
                      <w:szCs w:val="24"/>
                      <w:lang w:eastAsia="vi-VN"/>
                    </w:rPr>
                    <w:t>Hình 1         Hình 2       Hình 3</w:t>
                  </w:r>
                </w:p>
              </w:tc>
            </w:tr>
          </w:tbl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Hình 1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: Điểm M nằm ngoài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28" type="#_x0000_t75" style="width:15.05pt;height:11.9pt" o:ole="">
                  <v:imagedata r:id="rId7" o:title=""/>
                </v:shape>
                <o:OLEObject Type="Embed" ProgID="Equation.DSMT4" ShapeID="_x0000_i1028" DrawAspect="Content" ObjectID="_1601143878" r:id="rId13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 &gt; 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noProof/>
                <w:sz w:val="24"/>
                <w:szCs w:val="24"/>
              </w:rPr>
              <mc:AlternateContent>
                <mc:Choice Requires="wpc">
                  <w:drawing>
                    <wp:anchor distT="0" distB="0" distL="114300" distR="114300" simplePos="0" relativeHeight="251650560" behindDoc="1" locked="0" layoutInCell="1" allowOverlap="1" wp14:anchorId="42875016" wp14:editId="5C182DD0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52070</wp:posOffset>
                      </wp:positionV>
                      <wp:extent cx="1218565" cy="1370330"/>
                      <wp:effectExtent l="0" t="4445" r="3175" b="0"/>
                      <wp:wrapNone/>
                      <wp:docPr id="2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6307467" id="Canvas 2" o:spid="_x0000_s1026" editas="canvas" style="position:absolute;margin-left:14.8pt;margin-top:4.1pt;width:95.95pt;height:107.9pt;z-index:-251665920" coordsize="12185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DjiSijgAAAACAEAAA8AAAAAAAAAAAAA&#10;AAAAbgMAAGRycy9kb3ducmV2LnhtbFBLBQYAAAAABAAEAPMAAAB7BAAAAAA=&#10;">
                      <v:shape id="_x0000_s1027" type="#_x0000_t75" style="position:absolute;width:12185;height:13703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Pr="00371B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Hình 2: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điểm M nằm trên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29" type="#_x0000_t75" style="width:15.05pt;height:11.9pt" o:ole="">
                  <v:imagedata r:id="rId7" o:title=""/>
                </v:shape>
                <o:OLEObject Type="Embed" ProgID="Equation.DSMT4" ShapeID="_x0000_i1029" DrawAspect="Content" ObjectID="_1601143879" r:id="rId14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 = R.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Hình 3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: điểm M nằm trong đường tròn (O;R)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30" type="#_x0000_t75" style="width:15.05pt;height:11.9pt" o:ole="">
                  <v:imagedata r:id="rId7" o:title=""/>
                </v:shape>
                <o:OLEObject Type="Embed" ProgID="Equation.DSMT4" ShapeID="_x0000_i1030" DrawAspect="Content" ObjectID="_1601143880" r:id="rId15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OM &lt; R.</w:t>
            </w:r>
          </w:p>
        </w:tc>
      </w:tr>
      <w:tr w:rsidR="00183B8A" w:rsidRPr="00371BD0" w:rsidTr="000929EE">
        <w:tc>
          <w:tcPr>
            <w:tcW w:w="9854" w:type="dxa"/>
            <w:gridSpan w:val="3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B.  Hoạt động hình thành kiến thức.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1: Các ví dụ. (phút)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Xác định được một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pháp: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929EE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Hoạt động cá nhân,</w:t>
            </w:r>
          </w:p>
        </w:tc>
      </w:tr>
      <w:tr w:rsidR="00183B8A" w:rsidRPr="00371BD0" w:rsidTr="000929EE">
        <w:tc>
          <w:tcPr>
            <w:tcW w:w="3069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Một đường tròn được xác định ta phải biết những yếu tố nào?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Hoặc biết được yếu tố nào khác nửa mà ta vẫn xác định được đường tròn?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Ta sẽ xét xem, một đường tròn được xác định thì ta biết ít nhất bao nhiêu điểm của nó?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Cho học sinh thực hiện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>? Có bao nhiêu đường trong như vậy? Tâm của chúng nằn trên đường nào? Vì sao?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 Năng lực giải quyết vấn đề )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Như vậy, biết một hoặc hai điểm của đường tròn ta có xác định được một đường tròn không?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thực hiện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Vẽ được bao nhiêu đường tròn? Vì sao?</w:t>
            </w: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Vậy qua bao nhiêu điểm thì ta xác định được 1 đường tròn duy nhất?</w:t>
            </w:r>
          </w:p>
        </w:tc>
        <w:tc>
          <w:tcPr>
            <w:tcW w:w="3067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tra lời…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 Biết tâm và bán kính.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Biết 1 đọan thẳng là đường kính.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thực hiện…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vẽ hình.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tra lời…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thực hiện…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Chỉ vẽ được 1 đường tròn vì trong một tam giác, ba đường trung trực đi qua 1 điểm.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Qua 3 điểm không thẳng hàng. 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18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</w:pPr>
            <w:r w:rsidRPr="00371B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2.</w:t>
            </w:r>
            <w:r w:rsidRPr="00371B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 xml:space="preserve"> Cách xác định đường tròn</w:t>
            </w:r>
          </w:p>
          <w:p w:rsidR="0067064F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1BD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6704" behindDoc="1" locked="0" layoutInCell="1" allowOverlap="1" wp14:anchorId="26A26BE4" wp14:editId="4011CFD0">
                  <wp:simplePos x="0" y="0"/>
                  <wp:positionH relativeFrom="column">
                    <wp:posOffset>518795</wp:posOffset>
                  </wp:positionH>
                  <wp:positionV relativeFrom="paragraph">
                    <wp:posOffset>58420</wp:posOffset>
                  </wp:positionV>
                  <wp:extent cx="2030730" cy="99949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999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a) vẽ hình:</w:t>
            </w:r>
            <w:r w:rsidR="0067064F"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67064F" w:rsidRPr="00371BD0" w:rsidRDefault="0067064F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7064F" w:rsidRPr="00371BD0" w:rsidRDefault="0067064F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7064F" w:rsidRPr="00371BD0" w:rsidRDefault="0067064F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</w:p>
          <w:p w:rsidR="0067064F" w:rsidRPr="00371BD0" w:rsidRDefault="0067064F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7064F" w:rsidRPr="00371BD0" w:rsidRDefault="0067064F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b) có vô số đường tròn đi qua A và B.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Tâm của các đường tròn đó nằm trên đường trung trực của AB vì có OA=OB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1BD0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065E2B11" wp14:editId="65A6F01C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346075</wp:posOffset>
                      </wp:positionV>
                      <wp:extent cx="1277620" cy="1236980"/>
                      <wp:effectExtent l="3175" t="3175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7620" cy="1236980"/>
                                <a:chOff x="8251" y="9925"/>
                                <a:chExt cx="2012" cy="194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251" y="9925"/>
                                  <a:ext cx="1959" cy="1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11" y="11332"/>
                                  <a:ext cx="5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929EE" w:rsidRPr="00C52583" w:rsidRDefault="000929EE" w:rsidP="000929EE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proofErr w:type="gramStart"/>
                                    <w:r>
                                      <w:t>d</w:t>
                                    </w:r>
                                    <w:proofErr w:type="gramEnd"/>
                                    <w:r>
                                      <w:rPr>
                                        <w:vertAlign w:val="superscript"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65" y="10105"/>
                                  <a:ext cx="5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929EE" w:rsidRPr="00C52583" w:rsidRDefault="000929EE" w:rsidP="000929EE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proofErr w:type="gramStart"/>
                                    <w:r>
                                      <w:t>d</w:t>
                                    </w:r>
                                    <w:proofErr w:type="gramEnd"/>
                                    <w:r>
                                      <w:rPr>
                                        <w:vertAlign w:val="superscript"/>
                                      </w:rPr>
                                      <w:t>’’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4" o:spid="_x0000_s1026" style="position:absolute;margin-left:43.75pt;margin-top:27.25pt;width:100.6pt;height:97.4pt;z-index:251659776" coordorigin="8251,9925" coordsize="2012,19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">
                      <v:shape id="Picture 7" o:spid="_x0000_s1027" type="#_x0000_t75" style="position:absolute;left:8251;top:9925;width:1959;height:18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">
                        <v:imagedata r:id="rId1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28" type="#_x0000_t202" style="position:absolute;left:9211;top:11332;width:598;height: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0929EE" w:rsidRPr="00C52583" w:rsidRDefault="000929EE" w:rsidP="000929EE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perscript"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  <v:shape id="Text Box 9" o:spid="_x0000_s1029" type="#_x0000_t202" style="position:absolute;left:9665;top:10105;width:598;height: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  <v:textbox>
                          <w:txbxContent>
                            <w:p w:rsidR="000929EE" w:rsidRPr="00C52583" w:rsidRDefault="000929EE" w:rsidP="000929EE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perscript"/>
                                </w:rPr>
                                <w:t>’’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Trường hợp 1: Vẽ đường tròn đi qua ba điểm không thẳng hàng:</w: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B8A" w:rsidRPr="00371BD0" w:rsidTr="000929EE">
        <w:tc>
          <w:tcPr>
            <w:tcW w:w="9854" w:type="dxa"/>
            <w:gridSpan w:val="3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C. Hoạt động luyện tập (  phút) 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Mục đích: 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Phương pháp: </w:t>
            </w:r>
          </w:p>
        </w:tc>
      </w:tr>
      <w:tr w:rsidR="00183B8A" w:rsidRPr="00371BD0" w:rsidTr="000929EE">
        <w:tc>
          <w:tcPr>
            <w:tcW w:w="3069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31" type="#_x0000_t75" style="width:11.25pt;height:13.15pt" o:ole="">
                  <v:imagedata r:id="rId19" o:title=""/>
                </v:shape>
                <o:OLEObject Type="Embed" ProgID="Equation.DSMT4" ShapeID="_x0000_i1031" DrawAspect="Content" ObjectID="_1601143881" r:id="rId20"/>
              </w:objec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ABC nội tiếp đường tròn </w: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(O)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 đường kíng BC thì ta có được điều gì?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? AO là đường gì của </w:t>
            </w: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32" type="#_x0000_t75" style="width:11.25pt;height:13.15pt" o:ole="">
                  <v:imagedata r:id="rId19" o:title=""/>
                </v:shape>
                <o:OLEObject Type="Embed" ProgID="Equation.DSMT4" ShapeID="_x0000_i1032" DrawAspect="Content" ObjectID="_1601143882" r:id="rId21"/>
              </w:objec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ABC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OA =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Vì sao?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</w:t>
            </w:r>
            <w:r w:rsidRPr="00371BD0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en-US"/>
              </w:rPr>
              <w:object w:dxaOrig="740" w:dyaOrig="360">
                <v:shape id="_x0000_i1033" type="#_x0000_t75" style="width:36.95pt;height:18.15pt" o:ole="">
                  <v:imagedata r:id="rId22" o:title=""/>
                </v:shape>
                <o:OLEObject Type="Embed" ProgID="Equation.DSMT4" ShapeID="_x0000_i1033" DrawAspect="Content" ObjectID="_1601143883" r:id="rId23"/>
              </w:object>
            </w: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?. </w:t>
            </w:r>
            <w:r w:rsidRPr="00371BD0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en-US"/>
              </w:rPr>
              <w:object w:dxaOrig="300" w:dyaOrig="240">
                <v:shape id="_x0000_i1034" type="#_x0000_t75" style="width:15.05pt;height:11.9pt" o:ole="">
                  <v:imagedata r:id="rId7" o:title=""/>
                </v:shape>
                <o:OLEObject Type="Embed" ProgID="Equation.DSMT4" ShapeID="_x0000_i1034" DrawAspect="Content" ObjectID="_1601143884" r:id="rId24"/>
              </w:object>
            </w: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1BD0">
              <w:rPr>
                <w:rFonts w:ascii="Times New Roman" w:hAnsi="Times New Roman" w:cs="Times New Roman"/>
                <w:b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35" type="#_x0000_t75" style="width:11.25pt;height:13.15pt" o:ole="">
                  <v:imagedata r:id="rId19" o:title=""/>
                </v:shape>
                <o:OLEObject Type="Embed" ProgID="Equation.DSMT4" ShapeID="_x0000_i1035" DrawAspect="Content" ObjectID="_1601143885" r:id="rId25"/>
              </w:object>
            </w: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>ABC là tam giác gì? Vuông tại đâu?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>! Gọi 1 học sinh lên bảng trình bày bài.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! Giáo viên nhận xét đánh giá cho điểm… </w:t>
            </w: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(Năng lực tính toán)</w:t>
            </w:r>
          </w:p>
        </w:tc>
        <w:tc>
          <w:tcPr>
            <w:tcW w:w="3067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Học sinh tra lời…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OA=OB=OC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OA=</w:t>
            </w:r>
            <w:r w:rsidRPr="00371BD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00" w:dyaOrig="620">
                <v:shape id="_x0000_i1036" type="#_x0000_t75" style="width:30.05pt;height:31.3pt" o:ole="">
                  <v:imagedata r:id="rId26" o:title=""/>
                </v:shape>
                <o:OLEObject Type="Embed" ProgID="Equation.DSMT4" ShapeID="_x0000_i1036" DrawAspect="Content" ObjectID="_1601143886" r:id="rId27"/>
              </w:objec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60">
                <v:shape id="_x0000_i1037" type="#_x0000_t75" style="width:36.95pt;height:18.15pt" o:ole="">
                  <v:imagedata r:id="rId22" o:title=""/>
                </v:shape>
                <o:OLEObject Type="Embed" ProgID="Equation.DSMT4" ShapeID="_x0000_i1037" DrawAspect="Content" ObjectID="_1601143887" r:id="rId28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38" type="#_x0000_t75" style="width:11.25pt;height:13.15pt" o:ole="">
                  <v:imagedata r:id="rId19" o:title=""/>
                </v:shape>
                <o:OLEObject Type="Embed" ProgID="Equation.DSMT4" ShapeID="_x0000_i1038" DrawAspect="Content" ObjectID="_1601143888" r:id="rId29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ABC vuông tại A.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18" w:type="dxa"/>
          </w:tcPr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lastRenderedPageBreak/>
              <w:t>Bài 3(b)/100 SGK</w:t>
            </w:r>
            <w:r w:rsidRPr="00371B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1824" behindDoc="1" locked="0" layoutInCell="1" allowOverlap="1" wp14:anchorId="50564035" wp14:editId="17EA0986">
                  <wp:simplePos x="0" y="0"/>
                  <wp:positionH relativeFrom="column">
                    <wp:posOffset>1025525</wp:posOffset>
                  </wp:positionH>
                  <wp:positionV relativeFrom="paragraph">
                    <wp:posOffset>21590</wp:posOffset>
                  </wp:positionV>
                  <wp:extent cx="1275715" cy="107378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Ta có:</w:t>
            </w: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39" type="#_x0000_t75" style="width:11.25pt;height:13.15pt" o:ole="">
                  <v:imagedata r:id="rId19" o:title=""/>
                </v:shape>
                <o:OLEObject Type="Embed" ProgID="Equation.DSMT4" ShapeID="_x0000_i1039" DrawAspect="Content" ObjectID="_1601143889" r:id="rId31"/>
              </w:object>
            </w:r>
            <w:r w:rsidRPr="00371BD0">
              <w:rPr>
                <w:rFonts w:ascii="Times New Roman" w:hAnsi="Times New Roman" w:cs="Times New Roman"/>
                <w:noProof/>
                <w:sz w:val="24"/>
                <w:szCs w:val="24"/>
              </w:rPr>
              <w:t>ABC nội tiếp đường tròn (O)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 đường kíng BC.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40" type="#_x0000_t75" style="width:15.05pt;height:11.9pt" o:ole="">
                  <v:imagedata r:id="rId7" o:title=""/>
                </v:shape>
                <o:OLEObject Type="Embed" ProgID="Equation.DSMT4" ShapeID="_x0000_i1040" DrawAspect="Content" ObjectID="_1601143890" r:id="rId32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OA=OB=OC </w: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41" type="#_x0000_t75" style="width:15.05pt;height:11.9pt" o:ole="">
                  <v:imagedata r:id="rId7" o:title=""/>
                </v:shape>
                <o:OLEObject Type="Embed" ProgID="Equation.DSMT4" ShapeID="_x0000_i1041" DrawAspect="Content" ObjectID="_1601143891" r:id="rId33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OA=</w:t>
            </w:r>
            <w:r w:rsidRPr="00371BD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00" w:dyaOrig="620">
                <v:shape id="_x0000_i1042" type="#_x0000_t75" style="width:30.05pt;height:31.3pt" o:ole="">
                  <v:imagedata r:id="rId26" o:title=""/>
                </v:shape>
                <o:OLEObject Type="Embed" ProgID="Equation.DSMT4" ShapeID="_x0000_i1042" DrawAspect="Content" ObjectID="_1601143892" r:id="rId34"/>
              </w:object>
            </w:r>
          </w:p>
          <w:p w:rsidR="000929EE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20" w:dyaOrig="260">
                <v:shape id="_x0000_i1043" type="#_x0000_t75" style="width:11.25pt;height:13.15pt" o:ole="">
                  <v:imagedata r:id="rId19" o:title=""/>
                </v:shape>
                <o:OLEObject Type="Embed" ProgID="Equation.DSMT4" ShapeID="_x0000_i1043" DrawAspect="Content" ObjectID="_1601143893" r:id="rId35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ABC có trung tuyến AO bằng nửa cạnh BC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44" type="#_x0000_t75" style="width:15.05pt;height:11.9pt" o:ole="">
                  <v:imagedata r:id="rId7" o:title=""/>
                </v:shape>
                <o:OLEObject Type="Embed" ProgID="Equation.DSMT4" ShapeID="_x0000_i1044" DrawAspect="Content" ObjectID="_1601143894" r:id="rId36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60">
                <v:shape id="_x0000_i1045" type="#_x0000_t75" style="width:36.95pt;height:18.15pt" o:ole="">
                  <v:imagedata r:id="rId22" o:title=""/>
                </v:shape>
                <o:OLEObject Type="Embed" ProgID="Equation.DSMT4" ShapeID="_x0000_i1045" DrawAspect="Content" ObjectID="_1601143895" r:id="rId37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83B8A" w:rsidRPr="00371BD0" w:rsidRDefault="000929EE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46" type="#_x0000_t75" style="width:15.05pt;height:11.9pt" o:ole="">
                  <v:imagedata r:id="rId7" o:title=""/>
                </v:shape>
                <o:OLEObject Type="Embed" ProgID="Equation.DSMT4" ShapeID="_x0000_i1046" DrawAspect="Content" ObjectID="_1601143896" r:id="rId38"/>
              </w:objec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279">
                <v:shape id="_x0000_i1047" type="#_x0000_t75" style="width:36.95pt;height:13.75pt" o:ole="">
                  <v:imagedata r:id="rId39" o:title=""/>
                </v:shape>
                <o:OLEObject Type="Embed" ProgID="Equation.DSMT4" ShapeID="_x0000_i1047" DrawAspect="Content" ObjectID="_1601143897" r:id="rId40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vuông tại A</w:t>
            </w:r>
          </w:p>
        </w:tc>
      </w:tr>
      <w:tr w:rsidR="00183B8A" w:rsidRPr="00371BD0" w:rsidTr="000929EE">
        <w:tc>
          <w:tcPr>
            <w:tcW w:w="9854" w:type="dxa"/>
            <w:gridSpan w:val="3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D. Hoạt động vận dụng (  phút)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20CB2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Vận dụng các kiến thức vừa học để giải quyết các bài toán liên quan đến tâm của </w:t>
            </w:r>
            <w:r w:rsidR="00920CB2" w:rsidRPr="00371BD0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920CB2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bán kính của </w:t>
            </w:r>
            <w:r w:rsidR="00920CB2" w:rsidRPr="00371BD0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67064F" w:rsidRPr="00371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920CB2"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trình, hoạt động cá nhân</w:t>
            </w:r>
          </w:p>
        </w:tc>
      </w:tr>
      <w:tr w:rsidR="00183B8A" w:rsidRPr="00371BD0" w:rsidTr="000929EE">
        <w:tc>
          <w:tcPr>
            <w:tcW w:w="3069" w:type="dxa"/>
          </w:tcPr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Em nào cho biết tính chất về đường chéo của hình chữ nhật?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? Vậy ta có được những gì?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48" type="#_x0000_t75" style="width:15.05pt;height:11.9pt" o:ole="">
                  <v:imagedata r:id="rId7" o:title=""/>
                </v:shape>
                <o:OLEObject Type="Embed" ProgID="Equation.DSMT4" ShapeID="_x0000_i1048" DrawAspect="Content" ObjectID="_1601143898" r:id="rId41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A,B,C,D nằm ở vị trí nào?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371BD0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 Năng lực tự học )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! Gọi 1 học sinh lên bảng trình bài bài.</w:t>
            </w:r>
          </w:p>
          <w:p w:rsidR="00183B8A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! Giáo viên nhận xét đánh giá cho điểm… </w:t>
            </w:r>
          </w:p>
        </w:tc>
        <w:tc>
          <w:tcPr>
            <w:tcW w:w="3067" w:type="dxa"/>
          </w:tcPr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Học sinh nhận xét… 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tra lời…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- Học sinh nhận xét… 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- Học sinh quan sát trả lời…</w:t>
            </w:r>
          </w:p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18" w:type="dxa"/>
          </w:tcPr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71BD0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087C0C1C" wp14:editId="19E94B04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120650</wp:posOffset>
                      </wp:positionV>
                      <wp:extent cx="1329055" cy="900430"/>
                      <wp:effectExtent l="635" t="4445" r="381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9055" cy="900430"/>
                                <a:chOff x="8855" y="13527"/>
                                <a:chExt cx="2093" cy="141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55" y="13706"/>
                                  <a:ext cx="2093" cy="12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54" y="13527"/>
                                  <a:ext cx="101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0CB2" w:rsidRDefault="00920CB2" w:rsidP="00920CB2">
                                    <w:r>
                                      <w:t>12cm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6AB605C" id="Group 11" o:spid="_x0000_s1030" style="position:absolute;margin-left:22.7pt;margin-top:9.5pt;width:104.65pt;height:70.9pt;z-index:251666944" coordorigin="8855,13527" coordsize="2093,141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">
                      <v:shape id="Picture 12" o:spid="_x0000_s1031" type="#_x0000_t75" style="position:absolute;left:8855;top:13706;width:2093;height: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">
                        <v:imagedata r:id="rId43" o:title=""/>
                      </v:shape>
                      <v:shape id="Text Box 13" o:spid="_x0000_s1032" type="#_x0000_t202" style="position:absolute;left:9354;top:13527;width:101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:rsidR="00920CB2" w:rsidRDefault="00920CB2" w:rsidP="00920CB2">
                              <w:r>
                                <w:t>12cm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71BD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Bài 1/99 SGK</w:t>
            </w:r>
            <w:r w:rsidRPr="00371BD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Có </w:t>
            </w:r>
            <w:r w:rsidRPr="00371BD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280" w:dyaOrig="279">
                <v:shape id="_x0000_i1049" type="#_x0000_t75" style="width:113.95pt;height:13.75pt" o:ole="">
                  <v:imagedata r:id="rId44" o:title=""/>
                </v:shape>
                <o:OLEObject Type="Embed" ProgID="Equation.DSMT4" ShapeID="_x0000_i1049" DrawAspect="Content" ObjectID="_1601143899" r:id="rId45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(Tính chất hình chữ nhật)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  <w:lang w:val="en-US"/>
              </w:rPr>
              <w:object w:dxaOrig="300" w:dyaOrig="240">
                <v:shape id="_x0000_i1050" type="#_x0000_t75" style="width:15.05pt;height:11.9pt" o:ole="">
                  <v:imagedata r:id="rId7" o:title=""/>
                </v:shape>
                <o:OLEObject Type="Embed" ProgID="Equation.DSMT4" ShapeID="_x0000_i1050" DrawAspect="Content" ObjectID="_1601143900" r:id="rId46"/>
              </w:object>
            </w:r>
            <w:r w:rsidRPr="00371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A,B,C,D </w:t>
            </w:r>
            <w:r w:rsidRPr="00371BD0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00" w:dyaOrig="200">
                <v:shape id="_x0000_i1051" type="#_x0000_t75" style="width:10pt;height:10pt" o:ole="">
                  <v:imagedata r:id="rId47" o:title=""/>
                </v:shape>
                <o:OLEObject Type="Embed" ProgID="Equation.DSMT4" ShapeID="_x0000_i1051" DrawAspect="Content" ObjectID="_1601143901" r:id="rId48"/>
              </w:objec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(O;OA)</w:t>
            </w:r>
          </w:p>
          <w:p w:rsidR="00183B8A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71BD0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2480" w:dyaOrig="800">
                <v:shape id="_x0000_i1052" type="#_x0000_t75" style="width:123.95pt;height:40.05pt" o:ole="">
                  <v:imagedata r:id="rId49" o:title=""/>
                </v:shape>
                <o:OLEObject Type="Embed" ProgID="Equation.DSMT4" ShapeID="_x0000_i1052" DrawAspect="Content" ObjectID="_1601143902" r:id="rId50"/>
              </w:object>
            </w:r>
          </w:p>
        </w:tc>
      </w:tr>
      <w:tr w:rsidR="00183B8A" w:rsidRPr="00371BD0" w:rsidTr="000929EE">
        <w:tc>
          <w:tcPr>
            <w:tcW w:w="9854" w:type="dxa"/>
            <w:gridSpan w:val="3"/>
          </w:tcPr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E. </w:t>
            </w:r>
            <w:r w:rsidRPr="00371BD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Hoạt động tìm tòi, mở rộng</w:t>
            </w:r>
            <w:r w:rsidRPr="00371BD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( 2 phút)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Mục tiêu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: Khuyến khích HS tìm tòi phát hiện một số tình huống, bài toán có thể đưa về vận dụng 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kiến t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hức đường tròn </w:t>
            </w:r>
            <w:r w:rsidRPr="00371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để 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giải bài tập và giải quyết một số bài toán thực tế.</w:t>
            </w:r>
          </w:p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Hình thức tổ chức HĐ: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 xml:space="preserve"> HĐ cá nhân, cặp đôi khá giỏi</w:t>
            </w:r>
          </w:p>
          <w:p w:rsidR="00183B8A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Sản phẩm</w:t>
            </w: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: HS đưa ra được đề bài hoặc tình huống nào đó liên quan kiến thức bài học và phương pháp giải.</w:t>
            </w:r>
          </w:p>
        </w:tc>
      </w:tr>
      <w:tr w:rsidR="00183B8A" w:rsidRPr="00371BD0" w:rsidTr="000929EE">
        <w:tc>
          <w:tcPr>
            <w:tcW w:w="3069" w:type="dxa"/>
          </w:tcPr>
          <w:p w:rsidR="00920CB2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Giao nhiệm vụ cho HS khá giỏi, khuyến khích cả lớp cùng thực hiện:</w:t>
            </w:r>
          </w:p>
          <w:p w:rsidR="00183B8A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Từ bài toán 2, em có thể đặt ra được một đề bài tương tự và giải bài toán đó?</w:t>
            </w:r>
          </w:p>
        </w:tc>
        <w:tc>
          <w:tcPr>
            <w:tcW w:w="3067" w:type="dxa"/>
          </w:tcPr>
          <w:p w:rsidR="00183B8A" w:rsidRPr="00371BD0" w:rsidRDefault="00920CB2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BD0">
              <w:rPr>
                <w:rFonts w:ascii="Times New Roman" w:hAnsi="Times New Roman" w:cs="Times New Roman"/>
                <w:sz w:val="24"/>
                <w:szCs w:val="24"/>
              </w:rPr>
              <w:t>Cá nhân HS thực hiện yêu cầu của GV, thảo luận cặp đôi để chia sẻ, góp ý( trên lớp – về nhà)</w:t>
            </w:r>
          </w:p>
        </w:tc>
        <w:tc>
          <w:tcPr>
            <w:tcW w:w="3718" w:type="dxa"/>
          </w:tcPr>
          <w:p w:rsidR="00183B8A" w:rsidRPr="00371BD0" w:rsidRDefault="00183B8A" w:rsidP="00371B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83B8A" w:rsidRPr="00371BD0" w:rsidRDefault="00183B8A" w:rsidP="00371BD0">
      <w:pPr>
        <w:jc w:val="both"/>
        <w:rPr>
          <w:sz w:val="24"/>
          <w:szCs w:val="24"/>
        </w:rPr>
      </w:pPr>
    </w:p>
    <w:p w:rsidR="00183B8A" w:rsidRPr="00371BD0" w:rsidRDefault="00183B8A" w:rsidP="00371BD0">
      <w:pPr>
        <w:jc w:val="both"/>
        <w:rPr>
          <w:sz w:val="24"/>
          <w:szCs w:val="24"/>
        </w:rPr>
      </w:pPr>
    </w:p>
    <w:p w:rsidR="00183B8A" w:rsidRPr="00371BD0" w:rsidRDefault="00183B8A" w:rsidP="00371BD0">
      <w:pPr>
        <w:jc w:val="both"/>
        <w:rPr>
          <w:sz w:val="24"/>
          <w:szCs w:val="24"/>
        </w:rPr>
      </w:pPr>
    </w:p>
    <w:p w:rsidR="00183B8A" w:rsidRPr="00371BD0" w:rsidRDefault="00183B8A" w:rsidP="00371BD0">
      <w:pPr>
        <w:jc w:val="both"/>
        <w:rPr>
          <w:sz w:val="24"/>
          <w:szCs w:val="24"/>
        </w:rPr>
      </w:pPr>
    </w:p>
    <w:p w:rsidR="006B40FD" w:rsidRPr="00371BD0" w:rsidRDefault="006B40FD" w:rsidP="00371BD0">
      <w:pPr>
        <w:jc w:val="both"/>
        <w:rPr>
          <w:sz w:val="24"/>
          <w:szCs w:val="24"/>
        </w:rPr>
      </w:pPr>
    </w:p>
    <w:sectPr w:rsidR="006B40FD" w:rsidRPr="00371BD0" w:rsidSect="00BF2A5F">
      <w:headerReference w:type="default" r:id="rId51"/>
      <w:footerReference w:type="default" r:id="rId5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1A" w:rsidRDefault="00AB131A" w:rsidP="00183B8A">
      <w:pPr>
        <w:spacing w:after="0" w:line="240" w:lineRule="auto"/>
      </w:pPr>
      <w:r>
        <w:separator/>
      </w:r>
    </w:p>
  </w:endnote>
  <w:endnote w:type="continuationSeparator" w:id="0">
    <w:p w:rsidR="00AB131A" w:rsidRDefault="00AB131A" w:rsidP="0018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947842" w:rsidRDefault="008C66B7">
    <w:pPr>
      <w:pStyle w:val="Footer"/>
      <w:rPr>
        <w:rFonts w:ascii="Palatino Linotype" w:hAnsi="Palatino Linotype"/>
        <w:b/>
        <w:color w:val="002060"/>
        <w:lang w:val="en-US"/>
      </w:rPr>
    </w:pPr>
    <w:r w:rsidRPr="00947842">
      <w:rPr>
        <w:rFonts w:ascii="Palatino Linotype" w:hAnsi="Palatino Linotype"/>
        <w:b/>
        <w:noProof/>
        <w:color w:val="00206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E4109E" wp14:editId="515E2E07">
              <wp:simplePos x="0" y="0"/>
              <wp:positionH relativeFrom="column">
                <wp:posOffset>-192552</wp:posOffset>
              </wp:positionH>
              <wp:positionV relativeFrom="paragraph">
                <wp:posOffset>-38882</wp:posOffset>
              </wp:positionV>
              <wp:extent cx="6620608" cy="0"/>
              <wp:effectExtent l="0" t="0" r="27940" b="19050"/>
              <wp:wrapNone/>
              <wp:docPr id="3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608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CE03CEB" id="Straight Connector 3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    <v:stroke joinstyle="miter"/>
            </v:line>
          </w:pict>
        </mc:Fallback>
      </mc:AlternateContent>
    </w:r>
    <w:r w:rsidR="00183B8A">
      <w:rPr>
        <w:rFonts w:ascii="Palatino Linotype" w:hAnsi="Palatino Linotype"/>
        <w:b/>
        <w:color w:val="002060"/>
        <w:lang w:val="en-US"/>
      </w:rPr>
      <w:t xml:space="preserve">Họ và tên giáo viên: </w:t>
    </w:r>
    <w:r w:rsidR="00183B8A">
      <w:rPr>
        <w:rFonts w:ascii="Palatino Linotype" w:hAnsi="Palatino Linotype"/>
        <w:b/>
        <w:color w:val="002060"/>
        <w:lang w:val="en-US"/>
      </w:rPr>
      <w:tab/>
    </w:r>
    <w:r w:rsidR="00183B8A">
      <w:rPr>
        <w:rFonts w:ascii="Palatino Linotype" w:hAnsi="Palatino Linotype"/>
        <w:b/>
        <w:color w:val="002060"/>
        <w:lang w:val="en-US"/>
      </w:rPr>
      <w:tab/>
      <w:t>Trường THCS 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1A" w:rsidRDefault="00AB131A" w:rsidP="00183B8A">
      <w:pPr>
        <w:spacing w:after="0" w:line="240" w:lineRule="auto"/>
      </w:pPr>
      <w:r>
        <w:separator/>
      </w:r>
    </w:p>
  </w:footnote>
  <w:footnote w:type="continuationSeparator" w:id="0">
    <w:p w:rsidR="00AB131A" w:rsidRDefault="00AB131A" w:rsidP="00183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6846CF" w:rsidRDefault="008C66B7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</w:rPr>
    </w:pP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BD2901" wp14:editId="5DDB032C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30C15EB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1599E8" wp14:editId="75BE3AD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9C8" w:rsidRDefault="008C66B7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71BD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33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">
              <v:group id="Nhóm 159" o:spid="_x0000_s1034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35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Hình chữ nhật 1" o:spid="_x0000_s1036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7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8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C509C8" w:rsidRDefault="008C66B7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371BD0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6846CF"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Giáo án Số học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36"/>
    <w:rsid w:val="000929EE"/>
    <w:rsid w:val="00183B8A"/>
    <w:rsid w:val="00190F1C"/>
    <w:rsid w:val="00371BD0"/>
    <w:rsid w:val="003F119D"/>
    <w:rsid w:val="00594C12"/>
    <w:rsid w:val="0067064F"/>
    <w:rsid w:val="006B40FD"/>
    <w:rsid w:val="007E12B9"/>
    <w:rsid w:val="00874556"/>
    <w:rsid w:val="008C66B7"/>
    <w:rsid w:val="00920CB2"/>
    <w:rsid w:val="00A724D3"/>
    <w:rsid w:val="00AB131A"/>
    <w:rsid w:val="00BC0C36"/>
    <w:rsid w:val="00D36C6A"/>
    <w:rsid w:val="00D60C16"/>
    <w:rsid w:val="00EE2FBB"/>
    <w:rsid w:val="00F21040"/>
    <w:rsid w:val="00F4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0929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6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0929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6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emf"/><Relationship Id="rId26" Type="http://schemas.openxmlformats.org/officeDocument/2006/relationships/image" Target="media/image8.wmf"/><Relationship Id="rId39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1.emf"/><Relationship Id="rId47" Type="http://schemas.openxmlformats.org/officeDocument/2006/relationships/image" Target="media/image13.wmf"/><Relationship Id="rId50" Type="http://schemas.openxmlformats.org/officeDocument/2006/relationships/oleObject" Target="embeddings/oleObject28.bin"/><Relationship Id="rId7" Type="http://schemas.openxmlformats.org/officeDocument/2006/relationships/image" Target="media/image1.wmf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2" Type="http://schemas.microsoft.com/office/2007/relationships/stylesWithEffects" Target="stylesWithEffects.xml"/><Relationship Id="rId16" Type="http://schemas.openxmlformats.org/officeDocument/2006/relationships/image" Target="media/image4.e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4.bin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5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0.bin"/><Relationship Id="rId49" Type="http://schemas.openxmlformats.org/officeDocument/2006/relationships/image" Target="media/image14.wmf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2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9.emf"/><Relationship Id="rId35" Type="http://schemas.openxmlformats.org/officeDocument/2006/relationships/oleObject" Target="embeddings/oleObject19.bin"/><Relationship Id="rId43" Type="http://schemas.openxmlformats.org/officeDocument/2006/relationships/image" Target="media/image13.emf"/><Relationship Id="rId48" Type="http://schemas.openxmlformats.org/officeDocument/2006/relationships/oleObject" Target="embeddings/oleObject27.bin"/><Relationship Id="rId8" Type="http://schemas.openxmlformats.org/officeDocument/2006/relationships/oleObject" Target="embeddings/oleObject1.bin"/><Relationship Id="rId5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.png"/><Relationship Id="rId1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HMI~1\AppData\Local\Temp\Mau-Soan-Giao-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Mau-Soan-Giao-An</Template>
  <TotalTime>3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Lam Chan Hoa</cp:lastModifiedBy>
  <cp:revision>4</cp:revision>
  <dcterms:created xsi:type="dcterms:W3CDTF">2018-10-07T06:43:00Z</dcterms:created>
  <dcterms:modified xsi:type="dcterms:W3CDTF">2018-10-15T14:24:00Z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